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2640651C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OB_202</w:t>
            </w:r>
            <w:r w:rsidR="00437EE1">
              <w:t>6/07-02</w:t>
            </w:r>
            <w:r w:rsidR="00C749F0">
              <w:t>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1E9EA709" w:rsidR="000E6CD2" w:rsidRPr="000E6CD2" w:rsidRDefault="00C749F0" w:rsidP="000E6CD2">
            <w:pPr>
              <w:rPr>
                <w:rFonts w:cs="Arial"/>
                <w:szCs w:val="20"/>
              </w:rPr>
            </w:pPr>
            <w:r w:rsidRPr="00C749F0">
              <w:rPr>
                <w:rFonts w:cs="Arial"/>
                <w:szCs w:val="20"/>
              </w:rPr>
              <w:t>Fahrbahnerneuerung Roonstraße von Erftstraße bis Bebelstraße in Oberhausen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3BA255AD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 xml:space="preserve">Bauleistung; </w:t>
            </w:r>
            <w:r w:rsidR="00437EE1">
              <w:t>Straßenbau</w:t>
            </w:r>
            <w:r>
              <w:t>;</w:t>
            </w:r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0789CE16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</w:t>
      </w:r>
      <w:bookmarkStart w:id="0" w:name="_GoBack"/>
      <w:bookmarkEnd w:id="0"/>
      <w:r w:rsidRPr="000E0E8F">
        <w:t>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37AD7" w14:textId="77777777" w:rsidR="00A9486A" w:rsidRDefault="00A9486A">
      <w:r>
        <w:separator/>
      </w:r>
    </w:p>
  </w:endnote>
  <w:endnote w:type="continuationSeparator" w:id="0">
    <w:p w14:paraId="2CCA2682" w14:textId="77777777" w:rsidR="00A9486A" w:rsidRDefault="00A9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2423497C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749F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749F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057AE" w14:textId="77777777" w:rsidR="00A9486A" w:rsidRDefault="00A9486A">
      <w:r>
        <w:separator/>
      </w:r>
    </w:p>
  </w:footnote>
  <w:footnote w:type="continuationSeparator" w:id="0">
    <w:p w14:paraId="4791CD0A" w14:textId="77777777" w:rsidR="00A9486A" w:rsidRDefault="00A9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905CB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C645B"/>
    <w:rsid w:val="003D3E99"/>
    <w:rsid w:val="003E2CD4"/>
    <w:rsid w:val="00413637"/>
    <w:rsid w:val="00424038"/>
    <w:rsid w:val="00437EE1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66E4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9486A"/>
    <w:rsid w:val="00AB4E8A"/>
    <w:rsid w:val="00AB77BE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49F0"/>
    <w:rsid w:val="00C764C5"/>
    <w:rsid w:val="00CA2902"/>
    <w:rsid w:val="00CD156A"/>
    <w:rsid w:val="00CD54C7"/>
    <w:rsid w:val="00CE6937"/>
    <w:rsid w:val="00D025DA"/>
    <w:rsid w:val="00D05C74"/>
    <w:rsid w:val="00D24425"/>
    <w:rsid w:val="00D35FD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0FD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character" w:styleId="Hyperlink">
    <w:name w:val="Hyperlink"/>
    <w:basedOn w:val="Absatz-Standardschriftart"/>
    <w:unhideWhenUsed/>
    <w:rsid w:val="00D35FD4"/>
    <w:rPr>
      <w:color w:val="0000FF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35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101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Windows User</cp:lastModifiedBy>
  <cp:revision>15</cp:revision>
  <cp:lastPrinted>2016-02-18T07:36:00Z</cp:lastPrinted>
  <dcterms:created xsi:type="dcterms:W3CDTF">2016-03-07T08:59:00Z</dcterms:created>
  <dcterms:modified xsi:type="dcterms:W3CDTF">2026-07-24T06:03:00Z</dcterms:modified>
</cp:coreProperties>
</file>